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480DE" w14:textId="4101091A" w:rsidR="001F5E59" w:rsidRDefault="001F5E59" w:rsidP="001F5E5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="006C7FF2" w:rsidRPr="006C7FF2">
        <w:rPr>
          <w:rFonts w:cs="Arial"/>
          <w:b/>
          <w:sz w:val="24"/>
          <w:szCs w:val="24"/>
        </w:rPr>
        <w:t>R4-2004572</w:t>
      </w:r>
    </w:p>
    <w:p w14:paraId="74A0C320" w14:textId="77777777" w:rsidR="001F5E59" w:rsidRPr="003173DD" w:rsidRDefault="001F5E59" w:rsidP="001F5E59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20th April – 30th April 2020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3B3C1C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F5E59">
        <w:rPr>
          <w:rFonts w:ascii="Arial" w:eastAsia="Batang" w:hAnsi="Arial" w:cs="Arial"/>
          <w:b/>
          <w:lang w:eastAsia="zh-CN"/>
        </w:rPr>
        <w:t>New</w:t>
      </w:r>
      <w:r w:rsidR="0033485B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F5E59">
        <w:rPr>
          <w:rFonts w:ascii="Arial" w:eastAsia="Batang" w:hAnsi="Arial" w:cs="Arial"/>
          <w:b/>
          <w:lang w:val="en-US" w:eastAsia="zh-CN"/>
        </w:rPr>
        <w:t>Rel-17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35757CE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F5E59">
        <w:rPr>
          <w:rFonts w:ascii="Arial" w:eastAsia="Batang" w:hAnsi="Arial"/>
          <w:b/>
          <w:lang w:eastAsia="zh-CN"/>
        </w:rPr>
        <w:t>13</w:t>
      </w:r>
      <w:r w:rsidR="006A55A6">
        <w:rPr>
          <w:rFonts w:ascii="Arial" w:eastAsia="Batang" w:hAnsi="Arial"/>
          <w:b/>
          <w:lang w:eastAsia="zh-CN"/>
        </w:rPr>
        <w:t>.</w:t>
      </w:r>
      <w:r w:rsidR="001F5E59">
        <w:rPr>
          <w:rFonts w:ascii="Arial" w:eastAsia="Batang" w:hAnsi="Arial"/>
          <w:b/>
          <w:lang w:eastAsia="zh-CN"/>
        </w:rPr>
        <w:t>2</w:t>
      </w:r>
      <w:r w:rsidR="006A55A6">
        <w:rPr>
          <w:rFonts w:ascii="Arial" w:eastAsia="Batang" w:hAnsi="Arial"/>
          <w:b/>
          <w:lang w:eastAsia="zh-CN"/>
        </w:rPr>
        <w:t>.</w:t>
      </w:r>
      <w:r w:rsidR="001F5E59">
        <w:rPr>
          <w:rFonts w:ascii="Arial" w:eastAsia="Batang" w:hAnsi="Arial"/>
          <w:b/>
          <w:lang w:eastAsia="zh-CN"/>
        </w:rPr>
        <w:t>3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2A91C6D8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F5E59">
        <w:t>New</w:t>
      </w:r>
      <w:r w:rsidR="0033485B">
        <w:t xml:space="preserve"> </w:t>
      </w:r>
      <w:r w:rsidR="005121F6" w:rsidRPr="005121F6">
        <w:t xml:space="preserve">WID on </w:t>
      </w:r>
      <w:r w:rsidR="001F5E59">
        <w:t>Rel-17</w:t>
      </w:r>
      <w:r w:rsidR="00784555" w:rsidRPr="00784555">
        <w:t xml:space="preserve">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774554A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1CD5890E" w14:textId="39CC6C7F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</w:t>
      </w:r>
      <w:proofErr w:type="gramStart"/>
      <w:r w:rsidR="00000758">
        <w:t>is specified,</w:t>
      </w:r>
      <w:proofErr w:type="gramEnd"/>
      <w:r w:rsidR="00000758"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2D6EB192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 xml:space="preserve">in </w:t>
      </w:r>
      <w:r w:rsidR="001F5E59">
        <w:rPr>
          <w:rFonts w:eastAsia="Malgun Gothic"/>
          <w:lang w:eastAsia="ko-KR"/>
        </w:rPr>
        <w:t>Rel-17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11F574CD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in </w:t>
      </w:r>
      <w:r w:rsidR="001F5E59">
        <w:rPr>
          <w:rFonts w:eastAsia="Malgun Gothic"/>
          <w:lang w:eastAsia="ko-KR"/>
        </w:rPr>
        <w:t>Rel-17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49FE3A63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 xml:space="preserve">of all </w:t>
      </w:r>
      <w:r w:rsidR="001F5E59">
        <w:rPr>
          <w:bCs/>
        </w:rPr>
        <w:t>REL-17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4EB18B3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</w:tcPr>
          <w:p w14:paraId="4C20FE95" w14:textId="3D49AE5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14:paraId="529EE811" w14:textId="5011287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26" w:type="dxa"/>
          </w:tcPr>
          <w:p w14:paraId="3539BD14" w14:textId="3A7C5D39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985" w:type="dxa"/>
          </w:tcPr>
          <w:p w14:paraId="03176722" w14:textId="74AA0B31" w:rsidR="00B14590" w:rsidRDefault="00B14590" w:rsidP="00B1459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33DC460A" w14:textId="387B7E5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967" w:type="dxa"/>
          </w:tcPr>
          <w:p w14:paraId="2477BA70" w14:textId="223DD0AF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20382C23" w14:textId="1D8F6C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67F05CF9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64E95F0D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34B02788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80D638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346093A8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1C7AF6F3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481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1EE3D191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657399E5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5BA1B39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46F5B80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17202344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4BB26D83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0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0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5B61910B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3F52826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6EBF6354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276BD461" w:rsidR="004C6165" w:rsidRPr="004C6165" w:rsidRDefault="004C6165" w:rsidP="001550CC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61236F25" w:rsidR="004C6165" w:rsidRPr="004C6165" w:rsidRDefault="004C6165" w:rsidP="001550CC">
            <w:pPr>
              <w:rPr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115ABD78" w:rsidR="004C6165" w:rsidRPr="004C6165" w:rsidRDefault="004C6165" w:rsidP="001550CC">
            <w:pPr>
              <w:keepNext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2CFD6D66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B461C9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A107E3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19234B6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1BFB777A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32BD1C82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426B8AEA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6549270A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46206ED8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51"/>
        <w:gridCol w:w="1232"/>
        <w:gridCol w:w="614"/>
        <w:gridCol w:w="614"/>
        <w:gridCol w:w="614"/>
        <w:gridCol w:w="614"/>
        <w:gridCol w:w="614"/>
        <w:gridCol w:w="614"/>
        <w:gridCol w:w="614"/>
        <w:gridCol w:w="614"/>
        <w:gridCol w:w="1005"/>
        <w:gridCol w:w="526"/>
        <w:gridCol w:w="802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1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8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32046752" w:rsidR="004C6165" w:rsidRPr="005B0DB1" w:rsidRDefault="004C6165" w:rsidP="004C6165">
            <w:pPr>
              <w:pStyle w:val="TAC"/>
            </w:pPr>
          </w:p>
        </w:tc>
        <w:tc>
          <w:tcPr>
            <w:tcW w:w="672" w:type="pct"/>
            <w:vAlign w:val="center"/>
          </w:tcPr>
          <w:p w14:paraId="1CD59098" w14:textId="4744B5EF" w:rsidR="004C6165" w:rsidRPr="005B0DB1" w:rsidRDefault="004C6165" w:rsidP="004C6165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44E95A94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161BD5E4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0A1" w14:textId="74CDCC19" w:rsidR="004C6165" w:rsidRPr="005B0DB1" w:rsidRDefault="004C6165" w:rsidP="004C6165">
            <w:pPr>
              <w:pStyle w:val="TAC"/>
            </w:pPr>
          </w:p>
        </w:tc>
        <w:tc>
          <w:tcPr>
            <w:tcW w:w="367" w:type="pct"/>
            <w:vAlign w:val="center"/>
          </w:tcPr>
          <w:p w14:paraId="1CD590A2" w14:textId="6B6AA1CB" w:rsidR="004C6165" w:rsidRPr="005B0DB1" w:rsidRDefault="004C6165" w:rsidP="004C6165">
            <w:pPr>
              <w:pStyle w:val="TAC"/>
            </w:pPr>
          </w:p>
        </w:tc>
        <w:tc>
          <w:tcPr>
            <w:tcW w:w="358" w:type="pct"/>
            <w:vAlign w:val="center"/>
          </w:tcPr>
          <w:p w14:paraId="1CD590A3" w14:textId="237C1CD3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</w:tbl>
    <w:p w14:paraId="736C7973" w14:textId="77777777" w:rsidR="001F5E59" w:rsidRDefault="001F5E59" w:rsidP="00246DCF">
      <w:pPr>
        <w:pStyle w:val="Caption"/>
        <w:keepNext/>
      </w:pPr>
    </w:p>
    <w:p w14:paraId="1CD591A2" w14:textId="5614B4E4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0"/>
        <w:gridCol w:w="1003"/>
        <w:gridCol w:w="493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827"/>
        <w:gridCol w:w="456"/>
        <w:gridCol w:w="669"/>
      </w:tblGrid>
      <w:tr w:rsidR="00EB1B5B" w:rsidRPr="005B0DB1" w14:paraId="1CD591A4" w14:textId="77777777" w:rsidTr="001F5E59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1F5E59">
        <w:trPr>
          <w:trHeight w:val="253"/>
          <w:jc w:val="center"/>
        </w:trPr>
        <w:tc>
          <w:tcPr>
            <w:tcW w:w="488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521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721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429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237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47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1F5E59">
        <w:trPr>
          <w:trHeight w:val="253"/>
          <w:jc w:val="center"/>
        </w:trPr>
        <w:tc>
          <w:tcPr>
            <w:tcW w:w="488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521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7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7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7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7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7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7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7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7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72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429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37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47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1F5E59">
        <w:trPr>
          <w:trHeight w:val="253"/>
          <w:jc w:val="center"/>
        </w:trPr>
        <w:tc>
          <w:tcPr>
            <w:tcW w:w="488" w:type="pct"/>
            <w:vAlign w:val="center"/>
          </w:tcPr>
          <w:p w14:paraId="26C9D0AE" w14:textId="0CB5F8DF" w:rsidR="00972458" w:rsidRPr="005B0DB1" w:rsidRDefault="00972458" w:rsidP="002F10A0">
            <w:pPr>
              <w:pStyle w:val="TAC"/>
            </w:pPr>
          </w:p>
        </w:tc>
        <w:tc>
          <w:tcPr>
            <w:tcW w:w="521" w:type="pct"/>
            <w:vAlign w:val="center"/>
          </w:tcPr>
          <w:p w14:paraId="27577303" w14:textId="0D2CDA0E" w:rsidR="00972458" w:rsidRPr="005B0DB1" w:rsidRDefault="00972458" w:rsidP="002F10A0">
            <w:pPr>
              <w:pStyle w:val="TAC"/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60E3FEB9" w14:textId="6F82EF8D" w:rsidR="00972458" w:rsidRPr="005B0DB1" w:rsidRDefault="00972458" w:rsidP="002F10A0">
            <w:pPr>
              <w:pStyle w:val="TAC"/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25AFE7BC" w14:textId="4FC9104B" w:rsidR="00972458" w:rsidRPr="005B0DB1" w:rsidRDefault="00972458" w:rsidP="002F10A0">
            <w:pPr>
              <w:pStyle w:val="TAC"/>
            </w:pPr>
          </w:p>
        </w:tc>
        <w:tc>
          <w:tcPr>
            <w:tcW w:w="272" w:type="pct"/>
          </w:tcPr>
          <w:p w14:paraId="6859D9AE" w14:textId="69753041" w:rsidR="00972458" w:rsidRPr="005B0DB1" w:rsidRDefault="00972458" w:rsidP="002F10A0">
            <w:pPr>
              <w:pStyle w:val="TAC"/>
            </w:pPr>
          </w:p>
        </w:tc>
        <w:tc>
          <w:tcPr>
            <w:tcW w:w="27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7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7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7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7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7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7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72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429" w:type="pct"/>
            <w:vAlign w:val="center"/>
          </w:tcPr>
          <w:p w14:paraId="0240F43E" w14:textId="78A4E86A" w:rsidR="00972458" w:rsidRPr="005B0DB1" w:rsidRDefault="00972458" w:rsidP="002F10A0">
            <w:pPr>
              <w:pStyle w:val="TAC"/>
            </w:pPr>
          </w:p>
        </w:tc>
        <w:tc>
          <w:tcPr>
            <w:tcW w:w="237" w:type="pct"/>
          </w:tcPr>
          <w:p w14:paraId="10E6B256" w14:textId="462AF279" w:rsidR="00972458" w:rsidRPr="005B0DB1" w:rsidRDefault="00972458" w:rsidP="002F10A0">
            <w:pPr>
              <w:pStyle w:val="TAC"/>
            </w:pPr>
          </w:p>
        </w:tc>
        <w:tc>
          <w:tcPr>
            <w:tcW w:w="347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</w:tbl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6A7E7BFA" w:rsidR="00ED67DA" w:rsidRPr="005F0E32" w:rsidRDefault="005F0E32" w:rsidP="00ED67DA">
      <w:pPr>
        <w:spacing w:after="0"/>
        <w:rPr>
          <w:bCs/>
        </w:rPr>
      </w:pPr>
      <w:r>
        <w:rPr>
          <w:bCs/>
        </w:rPr>
        <w:t xml:space="preserve">of all </w:t>
      </w:r>
      <w:r w:rsidR="001F5E59">
        <w:rPr>
          <w:bCs/>
        </w:rPr>
        <w:t>REL-17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3259CA6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</w:t>
      </w:r>
      <w:r w:rsidR="001F5E59">
        <w:rPr>
          <w:color w:val="0000FF"/>
        </w:rPr>
        <w:t>New</w:t>
      </w:r>
      <w:r>
        <w:rPr>
          <w:color w:val="0000FF"/>
        </w:rPr>
        <w:t xml:space="preserve">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2610AD53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 xml:space="preserve">TR </w:t>
            </w:r>
            <w:r w:rsidR="006C7FF2">
              <w:rPr>
                <w:rFonts w:ascii="Arial" w:hAnsi="Arial" w:cs="Arial"/>
                <w:sz w:val="16"/>
                <w:szCs w:val="16"/>
                <w:lang w:val="sv-SE"/>
              </w:rPr>
              <w:t>xx</w:t>
            </w: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.</w:t>
            </w:r>
            <w:r w:rsidR="006C7FF2">
              <w:rPr>
                <w:rFonts w:ascii="Arial" w:hAnsi="Arial" w:cs="Arial"/>
                <w:sz w:val="16"/>
                <w:szCs w:val="16"/>
                <w:lang w:val="sv-SE"/>
              </w:rPr>
              <w:t>xxx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6C7FF2">
              <w:rPr>
                <w:rFonts w:ascii="Arial" w:hAnsi="Arial" w:cs="Arial"/>
                <w:sz w:val="16"/>
                <w:szCs w:val="16"/>
                <w:lang w:val="sv-SE"/>
              </w:rPr>
              <w:t>xx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6C7FF2">
              <w:rPr>
                <w:rFonts w:ascii="Arial" w:hAnsi="Arial" w:cs="Arial"/>
                <w:sz w:val="16"/>
                <w:szCs w:val="16"/>
                <w:lang w:val="sv-SE"/>
              </w:rPr>
              <w:t>xx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54DBCB14" w:rsidR="00FF3F0C" w:rsidRPr="00BE7633" w:rsidRDefault="001F5E59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TSG#93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247CF55A" w:rsidR="00E043B9" w:rsidRPr="00BE7633" w:rsidRDefault="001F5E5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  <w:bookmarkStart w:id="1" w:name="_GoBack"/>
        <w:bookmarkEnd w:id="1"/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0DC49C55" w:rsidR="00E043B9" w:rsidRPr="00BE7633" w:rsidRDefault="001F5E5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179EDCE9" w:rsidR="00E043B9" w:rsidRPr="00BE7633" w:rsidRDefault="001F5E5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15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4F01C4E4" w:rsidR="00557B2E" w:rsidRPr="00E17D0D" w:rsidRDefault="00557B2E" w:rsidP="001C5C86">
            <w:pPr>
              <w:pStyle w:val="TAL"/>
              <w:rPr>
                <w:lang w:eastAsia="ja-JP"/>
              </w:rPr>
            </w:pP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11EB3586" w:rsidR="00E72C5E" w:rsidRPr="00E17D0D" w:rsidRDefault="00E72C5E" w:rsidP="001C5C86">
            <w:pPr>
              <w:pStyle w:val="TAL"/>
              <w:rPr>
                <w:lang w:eastAsia="ja-JP"/>
              </w:rPr>
            </w:pP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07710F3A" w:rsidR="0048267C" w:rsidRPr="00E17D0D" w:rsidRDefault="0048267C" w:rsidP="001C5C86">
            <w:pPr>
              <w:pStyle w:val="TAL"/>
              <w:rPr>
                <w:lang w:eastAsia="ja-JP"/>
              </w:rPr>
            </w:pP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1761EABB" w:rsidR="0048267C" w:rsidRPr="00E17D0D" w:rsidRDefault="0048267C" w:rsidP="001C5C86">
            <w:pPr>
              <w:pStyle w:val="TAL"/>
              <w:rPr>
                <w:lang w:eastAsia="ja-JP"/>
              </w:rPr>
            </w:pP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2276C66D" w:rsidR="00025316" w:rsidRPr="00E17D0D" w:rsidRDefault="00025316" w:rsidP="001C5C86">
            <w:pPr>
              <w:pStyle w:val="TAL"/>
              <w:rPr>
                <w:lang w:eastAsia="ja-JP"/>
              </w:rPr>
            </w:pP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41A709CE" w:rsidR="00025316" w:rsidRPr="00E17D0D" w:rsidRDefault="00025316" w:rsidP="001C5C86">
            <w:pPr>
              <w:pStyle w:val="TAL"/>
              <w:rPr>
                <w:lang w:eastAsia="ja-JP"/>
              </w:rPr>
            </w:pP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4030053E"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0D45FA76" w:rsidR="00246DCF" w:rsidRDefault="00246DCF" w:rsidP="001C5C86">
            <w:pPr>
              <w:pStyle w:val="TAL"/>
              <w:rPr>
                <w:lang w:eastAsia="ja-JP"/>
              </w:rPr>
            </w:pP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50A639AA" w:rsidR="001E297D" w:rsidRDefault="001E297D" w:rsidP="001C5C86">
            <w:pPr>
              <w:pStyle w:val="TAL"/>
              <w:rPr>
                <w:lang w:eastAsia="ja-JP"/>
              </w:rPr>
            </w:pP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13FEFC76" w:rsidR="001E297D" w:rsidRDefault="001E297D" w:rsidP="001C5C86">
            <w:pPr>
              <w:pStyle w:val="TAL"/>
              <w:rPr>
                <w:lang w:eastAsia="ja-JP"/>
              </w:rPr>
            </w:pP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3827FC35" w:rsidR="001E297D" w:rsidRDefault="001E297D" w:rsidP="001C5C86">
            <w:pPr>
              <w:pStyle w:val="TAL"/>
              <w:rPr>
                <w:lang w:eastAsia="ja-JP"/>
              </w:rPr>
            </w:pP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1033FB6" w:rsidR="001E297D" w:rsidRDefault="001E297D" w:rsidP="001C5C86">
            <w:pPr>
              <w:pStyle w:val="TAL"/>
              <w:rPr>
                <w:lang w:eastAsia="ja-JP"/>
              </w:rPr>
            </w:pPr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24B02DBE" w:rsidR="001E297D" w:rsidRDefault="001E297D" w:rsidP="001C5C86">
            <w:pPr>
              <w:pStyle w:val="TAL"/>
              <w:rPr>
                <w:lang w:eastAsia="ja-JP"/>
              </w:rPr>
            </w:pP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15D798FC" w:rsidR="001E297D" w:rsidRDefault="001E297D" w:rsidP="001C5C86">
            <w:pPr>
              <w:pStyle w:val="TAL"/>
              <w:rPr>
                <w:lang w:eastAsia="ja-JP"/>
              </w:rPr>
            </w:pPr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0B14AF8D" w:rsidR="000B5BDE" w:rsidRPr="003A0423" w:rsidRDefault="000B5BDE" w:rsidP="001C5C86">
            <w:pPr>
              <w:pStyle w:val="TAL"/>
              <w:rPr>
                <w:lang w:eastAsia="ja-JP"/>
              </w:rPr>
            </w:pP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339F69F3" w:rsidR="000B5BDE" w:rsidRPr="003A0423" w:rsidRDefault="000B5BDE" w:rsidP="001C5C86">
            <w:pPr>
              <w:pStyle w:val="TAL"/>
              <w:rPr>
                <w:lang w:eastAsia="ja-JP"/>
              </w:rPr>
            </w:pP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05B04BD3" w:rsidR="000B5BDE" w:rsidRPr="003A0423" w:rsidRDefault="000B5BDE" w:rsidP="001C5C86">
            <w:pPr>
              <w:pStyle w:val="TAL"/>
              <w:rPr>
                <w:lang w:eastAsia="ja-JP"/>
              </w:rPr>
            </w:pP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57598823" w:rsidR="000B5BDE" w:rsidRPr="000B5BDE" w:rsidRDefault="000B5BDE" w:rsidP="001C5C86">
            <w:pPr>
              <w:pStyle w:val="TAL"/>
              <w:rPr>
                <w:lang w:eastAsia="ja-JP"/>
              </w:rPr>
            </w:pP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20C8802E" w:rsidR="00356336" w:rsidRDefault="00356336" w:rsidP="00E35A35">
            <w:pPr>
              <w:pStyle w:val="TAL"/>
              <w:rPr>
                <w:lang w:eastAsia="ja-JP"/>
              </w:rPr>
            </w:pP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46EA39E8" w:rsidR="00356336" w:rsidRDefault="00356336" w:rsidP="001C5C86">
            <w:pPr>
              <w:pStyle w:val="TAL"/>
              <w:rPr>
                <w:lang w:eastAsia="ja-JP"/>
              </w:rPr>
            </w:pP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22BC40EA" w:rsidR="00C83990" w:rsidRDefault="00C83990" w:rsidP="001C5C86">
            <w:pPr>
              <w:pStyle w:val="TAL"/>
              <w:rPr>
                <w:lang w:eastAsia="ja-JP"/>
              </w:rPr>
            </w:pP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2B131D5D" w:rsidR="00C83990" w:rsidRDefault="00C83990" w:rsidP="001C5C86">
            <w:pPr>
              <w:pStyle w:val="TAL"/>
              <w:rPr>
                <w:lang w:eastAsia="ja-JP"/>
              </w:rPr>
            </w:pP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175A2FC9" w:rsidR="00C83990" w:rsidRDefault="00C83990" w:rsidP="001C5C86">
            <w:pPr>
              <w:pStyle w:val="TAL"/>
              <w:rPr>
                <w:lang w:eastAsia="ja-JP"/>
              </w:rPr>
            </w:pP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9E7F1EE" w:rsidR="00C83990" w:rsidRDefault="00C83990" w:rsidP="001C5C86">
            <w:pPr>
              <w:pStyle w:val="TAL"/>
              <w:rPr>
                <w:lang w:eastAsia="ja-JP"/>
              </w:rPr>
            </w:pPr>
          </w:p>
        </w:tc>
      </w:tr>
      <w:tr w:rsidR="004F02BD" w:rsidRPr="00E17D0D" w14:paraId="2AEFB1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5FD15D" w14:textId="52393557" w:rsidR="004F02BD" w:rsidRDefault="004F02BD" w:rsidP="001C5C86">
            <w:pPr>
              <w:pStyle w:val="TAL"/>
              <w:rPr>
                <w:lang w:eastAsia="ja-JP"/>
              </w:rPr>
            </w:pPr>
          </w:p>
        </w:tc>
      </w:tr>
      <w:tr w:rsidR="004F02BD" w:rsidRPr="00E17D0D" w14:paraId="15D72E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860B" w14:textId="77C02A70" w:rsidR="004F02BD" w:rsidRDefault="004F02BD" w:rsidP="001C5C86">
            <w:pPr>
              <w:pStyle w:val="TAL"/>
              <w:rPr>
                <w:lang w:eastAsia="ja-JP"/>
              </w:rPr>
            </w:pPr>
          </w:p>
        </w:tc>
      </w:tr>
      <w:tr w:rsidR="004F02BD" w:rsidRPr="00E17D0D" w14:paraId="562613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957E95" w14:textId="2228F0BE" w:rsidR="004F02BD" w:rsidRDefault="004F02BD" w:rsidP="001C5C86">
            <w:pPr>
              <w:pStyle w:val="TAL"/>
              <w:rPr>
                <w:lang w:eastAsia="ja-JP"/>
              </w:rPr>
            </w:pPr>
          </w:p>
        </w:tc>
      </w:tr>
      <w:tr w:rsidR="004F02BD" w:rsidRPr="00E17D0D" w14:paraId="4387B4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018E3" w14:textId="17A86BCA" w:rsidR="004F02BD" w:rsidRDefault="004F02BD" w:rsidP="001C5C86">
            <w:pPr>
              <w:pStyle w:val="TAL"/>
              <w:rPr>
                <w:lang w:eastAsia="ja-JP"/>
              </w:rPr>
            </w:pPr>
          </w:p>
        </w:tc>
      </w:tr>
      <w:tr w:rsidR="00B107E8" w:rsidRPr="00E17D0D" w14:paraId="55C0AC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EDFE8" w14:textId="333BD1CA" w:rsidR="00B107E8" w:rsidRPr="00A227B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107E8" w:rsidRPr="00E17D0D" w14:paraId="4192EC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723CCA" w14:textId="18EC0F12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107E8" w:rsidRPr="00E17D0D" w14:paraId="1E9ED9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DE59E" w14:textId="330AF377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085115" w:rsidRDefault="00085115">
      <w:r>
        <w:separator/>
      </w:r>
    </w:p>
  </w:endnote>
  <w:endnote w:type="continuationSeparator" w:id="0">
    <w:p w14:paraId="7A17DF5E" w14:textId="77777777" w:rsidR="00085115" w:rsidRDefault="0008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ヒラギノ角ゴ ProN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085115" w:rsidRDefault="00085115">
      <w:r>
        <w:separator/>
      </w:r>
    </w:p>
  </w:footnote>
  <w:footnote w:type="continuationSeparator" w:id="0">
    <w:p w14:paraId="48C0B5CD" w14:textId="77777777" w:rsidR="00085115" w:rsidRDefault="00085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69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0E2F"/>
    <w:rsid w:val="0001220A"/>
    <w:rsid w:val="0001312F"/>
    <w:rsid w:val="000132AB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85115"/>
    <w:rsid w:val="0009013F"/>
    <w:rsid w:val="000A0BBF"/>
    <w:rsid w:val="000A2F6B"/>
    <w:rsid w:val="000A3125"/>
    <w:rsid w:val="000A65E6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37C72"/>
    <w:rsid w:val="001550CC"/>
    <w:rsid w:val="001653C1"/>
    <w:rsid w:val="001705D7"/>
    <w:rsid w:val="00170EE3"/>
    <w:rsid w:val="0017166E"/>
    <w:rsid w:val="00174617"/>
    <w:rsid w:val="001759A7"/>
    <w:rsid w:val="00176720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5E5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31E"/>
    <w:rsid w:val="00296C89"/>
    <w:rsid w:val="002A3CFE"/>
    <w:rsid w:val="002A5D1D"/>
    <w:rsid w:val="002B78C3"/>
    <w:rsid w:val="002C2D4A"/>
    <w:rsid w:val="002D69A8"/>
    <w:rsid w:val="002D6CF9"/>
    <w:rsid w:val="002E0E21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2A30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7562A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7E4C"/>
    <w:rsid w:val="0045419D"/>
    <w:rsid w:val="004554FC"/>
    <w:rsid w:val="00461C95"/>
    <w:rsid w:val="00463EFD"/>
    <w:rsid w:val="00466D8D"/>
    <w:rsid w:val="00467EB4"/>
    <w:rsid w:val="004770E7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4F02BD"/>
    <w:rsid w:val="00502CD2"/>
    <w:rsid w:val="0050404C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0F1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C7FF2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B22FC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1421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1C5E"/>
    <w:rsid w:val="00A15763"/>
    <w:rsid w:val="00A1586E"/>
    <w:rsid w:val="00A2119E"/>
    <w:rsid w:val="00A226C6"/>
    <w:rsid w:val="00A227B8"/>
    <w:rsid w:val="00A2571F"/>
    <w:rsid w:val="00A2582F"/>
    <w:rsid w:val="00A25A41"/>
    <w:rsid w:val="00A277E3"/>
    <w:rsid w:val="00A27912"/>
    <w:rsid w:val="00A338A3"/>
    <w:rsid w:val="00A34569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07E8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248"/>
    <w:rsid w:val="00B73B4C"/>
    <w:rsid w:val="00B73F75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642FE"/>
    <w:rsid w:val="00C715CA"/>
    <w:rsid w:val="00C72DB5"/>
    <w:rsid w:val="00C7495D"/>
    <w:rsid w:val="00C77CE9"/>
    <w:rsid w:val="00C83552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1275E"/>
    <w:rsid w:val="00D23BDF"/>
    <w:rsid w:val="00D2495B"/>
    <w:rsid w:val="00D31CC8"/>
    <w:rsid w:val="00D32678"/>
    <w:rsid w:val="00D366AE"/>
    <w:rsid w:val="00D521C1"/>
    <w:rsid w:val="00D53A99"/>
    <w:rsid w:val="00D653EA"/>
    <w:rsid w:val="00D71F40"/>
    <w:rsid w:val="00D7378E"/>
    <w:rsid w:val="00D77416"/>
    <w:rsid w:val="00D80E97"/>
    <w:rsid w:val="00D80FC6"/>
    <w:rsid w:val="00D8151F"/>
    <w:rsid w:val="00D85D0E"/>
    <w:rsid w:val="00D90CF3"/>
    <w:rsid w:val="00D93B5F"/>
    <w:rsid w:val="00D9417E"/>
    <w:rsid w:val="00D9703D"/>
    <w:rsid w:val="00D97157"/>
    <w:rsid w:val="00DA0636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1638"/>
    <w:rsid w:val="00E83366"/>
    <w:rsid w:val="00E84CD8"/>
    <w:rsid w:val="00E850EA"/>
    <w:rsid w:val="00E85DE3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55EA0"/>
    <w:rsid w:val="00F62688"/>
    <w:rsid w:val="00F647B8"/>
    <w:rsid w:val="00F70F1C"/>
    <w:rsid w:val="00F8035B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C35B2-29B2-4C69-9D04-85D9AEAE4680}">
  <ds:schemaRefs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6f846979-0e6f-42ff-8b87-e1893efeda99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FFBF51-7FC6-41DF-8B57-C5E848E9B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464A2E-59F3-46CC-9BBC-BC28B5ED4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07FA24-A793-4264-BF05-2CC35525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1779</Words>
  <Characters>9928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11684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8</cp:revision>
  <cp:lastPrinted>2000-02-29T10:31:00Z</cp:lastPrinted>
  <dcterms:created xsi:type="dcterms:W3CDTF">2020-03-06T09:31:00Z</dcterms:created>
  <dcterms:modified xsi:type="dcterms:W3CDTF">2020-04-10T17:22:00Z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</Properties>
</file>